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1C3B7349" w:rsidR="003D44FD" w:rsidRPr="00AA0843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AA0843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9E69B6" w:rsidRPr="00AA0843">
        <w:rPr>
          <w:rFonts w:asciiTheme="minorHAnsi" w:hAnsiTheme="minorHAnsi" w:cstheme="minorHAnsi"/>
          <w:sz w:val="18"/>
          <w:szCs w:val="18"/>
        </w:rPr>
        <w:t>1</w:t>
      </w:r>
      <w:r w:rsidR="007E12F9">
        <w:rPr>
          <w:rFonts w:asciiTheme="minorHAnsi" w:hAnsiTheme="minorHAnsi" w:cstheme="minorHAnsi"/>
          <w:sz w:val="18"/>
          <w:szCs w:val="18"/>
        </w:rPr>
        <w:t>1</w:t>
      </w:r>
    </w:p>
    <w:p w14:paraId="7AC6BAE3" w14:textId="77777777" w:rsidR="00CF06D6" w:rsidRPr="00AA0843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  <w:b/>
        </w:rPr>
        <w:t>Ponudnik:</w:t>
      </w:r>
      <w:r w:rsidRPr="00AA0843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AA0843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2545D090" w14:textId="77777777" w:rsidR="00AA0843" w:rsidRPr="00AA0843" w:rsidRDefault="00AA0843" w:rsidP="00AA0843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A0843">
        <w:rPr>
          <w:rFonts w:asciiTheme="minorHAnsi" w:hAnsiTheme="minorHAnsi" w:cstheme="minorHAnsi"/>
          <w:b/>
          <w:sz w:val="24"/>
          <w:szCs w:val="24"/>
        </w:rPr>
        <w:t>IZJAVA O PREDLOŽITVI FINANČNEGA ZAVAROVANJA ZA DOBRO IZVEDBO POSLA IN ODPRAVO NAPAK V GARANCIJSKEM ROKU</w:t>
      </w:r>
    </w:p>
    <w:p w14:paraId="025EEE45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EE78B43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3D633AD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Pod kazensko in materialno odgovornostjo izjavljamo, da</w:t>
      </w:r>
    </w:p>
    <w:p w14:paraId="2B89566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EC39B9B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74FA3BA3" w14:textId="77777777" w:rsidR="001A3A23" w:rsidRPr="001A3A23" w:rsidRDefault="001A3A23" w:rsidP="001A3A23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A3A23">
        <w:rPr>
          <w:rFonts w:asciiTheme="minorHAnsi" w:hAnsiTheme="minorHAnsi" w:cstheme="minorHAnsi"/>
        </w:rPr>
        <w:t xml:space="preserve"> bomo naročniku v roku desetih (10) dni od podpisa pogodbe kot jamstvo za dobro izvedbo pogodbenih obveznosti izročili izvršnico v višini 10 % pogodbene vrednosti z DDV in veljavno do vključno šestdeset (60) dni po preteku roka za končanje del.</w:t>
      </w:r>
    </w:p>
    <w:p w14:paraId="3ECED347" w14:textId="77777777" w:rsidR="001A3A23" w:rsidRPr="001A3A23" w:rsidRDefault="001A3A2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1F8C1666" w14:textId="77777777" w:rsidR="001A3A23" w:rsidRPr="001A3A23" w:rsidRDefault="001A3A23" w:rsidP="001A3A23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A3A23">
        <w:rPr>
          <w:rFonts w:asciiTheme="minorHAnsi" w:eastAsia="Arial Unicode MS" w:hAnsiTheme="minorHAnsi" w:cstheme="minorHAnsi"/>
        </w:rPr>
        <w:t xml:space="preserve">bomo po </w:t>
      </w:r>
      <w:r w:rsidRPr="001A3A23">
        <w:rPr>
          <w:rFonts w:asciiTheme="minorHAnsi" w:hAnsiTheme="minorHAnsi" w:cstheme="minorHAnsi"/>
        </w:rPr>
        <w:t>končanju in prevzemu del s strani naročnika kot jamstvo za odpravo napak v garancijski dobi, naročniku izročili izvršnico v višini 5 % končne vrednosti izvedenih del z DDV in veljavnostjo do vključno pet (5) let in 30 dni po dokončni izročitvi in prevzemu del naročnika, za kar se šteje prevzem brez pripomb in zadržkov</w:t>
      </w:r>
      <w:r w:rsidRPr="001A3A23">
        <w:rPr>
          <w:rFonts w:asciiTheme="minorHAnsi" w:eastAsia="Times New Roman" w:hAnsiTheme="minorHAnsi" w:cstheme="minorHAnsi"/>
          <w:bCs/>
        </w:rPr>
        <w:t>.</w:t>
      </w:r>
    </w:p>
    <w:p w14:paraId="5D31B080" w14:textId="5C440518" w:rsidR="00AA0843" w:rsidRPr="001A3A23" w:rsidRDefault="00AA084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64CF7AA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1C6147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70B0B2C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DB83B79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2FCE7C68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1F876764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</w:p>
    <w:p w14:paraId="2896375A" w14:textId="77777777" w:rsidR="00AA0843" w:rsidRPr="00AA0843" w:rsidRDefault="00AA0843" w:rsidP="00AA0843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Kraj:</w:t>
      </w:r>
      <w:r w:rsidRPr="00AA0843">
        <w:rPr>
          <w:rFonts w:asciiTheme="minorHAnsi" w:hAnsiTheme="minorHAnsi" w:cstheme="minorHAnsi"/>
        </w:rPr>
        <w:tab/>
        <w:t>____________________</w:t>
      </w:r>
    </w:p>
    <w:p w14:paraId="25D6513D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29F746F6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Datum:</w:t>
      </w:r>
      <w:r w:rsidRPr="00AA0843">
        <w:rPr>
          <w:rFonts w:asciiTheme="minorHAnsi" w:hAnsiTheme="minorHAnsi" w:cstheme="minorHAnsi"/>
        </w:rPr>
        <w:tab/>
        <w:t>____________________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 xml:space="preserve"> Žig: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Podpis pooblaščene osebe:</w:t>
      </w:r>
    </w:p>
    <w:p w14:paraId="0E6A0EE2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</w:p>
    <w:p w14:paraId="15C99A78" w14:textId="561EC424" w:rsidR="00AA0843" w:rsidRPr="00AA0843" w:rsidRDefault="00AA0843" w:rsidP="00AA0843">
      <w:pPr>
        <w:spacing w:line="264" w:lineRule="auto"/>
        <w:ind w:left="5040" w:firstLine="624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_________________________</w:t>
      </w:r>
    </w:p>
    <w:p w14:paraId="39BB9C5E" w14:textId="49372EC2" w:rsidR="0017254C" w:rsidRPr="001A3A23" w:rsidRDefault="0017254C" w:rsidP="001A3A23">
      <w:pPr>
        <w:rPr>
          <w:rFonts w:asciiTheme="minorHAnsi" w:hAnsiTheme="minorHAnsi" w:cstheme="minorHAnsi"/>
        </w:rPr>
      </w:pPr>
    </w:p>
    <w:sectPr w:rsidR="0017254C" w:rsidRPr="001A3A23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A88E2" w14:textId="77777777" w:rsidR="005C622D" w:rsidRDefault="005C622D" w:rsidP="00BB5C4F">
      <w:r>
        <w:separator/>
      </w:r>
    </w:p>
  </w:endnote>
  <w:endnote w:type="continuationSeparator" w:id="0">
    <w:p w14:paraId="5570F951" w14:textId="77777777" w:rsidR="005C622D" w:rsidRDefault="005C622D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00125" w14:textId="77777777" w:rsidR="005C622D" w:rsidRDefault="005C622D" w:rsidP="00BB5C4F">
      <w:r>
        <w:separator/>
      </w:r>
    </w:p>
  </w:footnote>
  <w:footnote w:type="continuationSeparator" w:id="0">
    <w:p w14:paraId="14EBBEC1" w14:textId="77777777" w:rsidR="005C622D" w:rsidRDefault="005C622D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AFC6" w14:textId="608B6DF4" w:rsidR="00D57953" w:rsidRDefault="001A3A23" w:rsidP="006F537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A3A23">
      <w:rPr>
        <w:rFonts w:asciiTheme="minorHAnsi" w:hAnsiTheme="minorHAnsi" w:cstheme="minorHAnsi"/>
        <w:color w:val="006A8E"/>
        <w:sz w:val="24"/>
      </w:rPr>
      <w:t xml:space="preserve">OBČINA </w:t>
    </w:r>
    <w:r w:rsidR="006F537F">
      <w:rPr>
        <w:rFonts w:asciiTheme="minorHAnsi" w:hAnsiTheme="minorHAnsi" w:cstheme="minorHAnsi"/>
        <w:color w:val="006A8E"/>
        <w:sz w:val="24"/>
      </w:rPr>
      <w:t>SOLČAVA</w:t>
    </w:r>
  </w:p>
  <w:p w14:paraId="63BA5798" w14:textId="0C81EE26" w:rsidR="006F537F" w:rsidRDefault="006F537F" w:rsidP="006F537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Solčava 29</w:t>
    </w:r>
  </w:p>
  <w:p w14:paraId="7CF40586" w14:textId="1F7FF326" w:rsidR="006F537F" w:rsidRPr="001A3A23" w:rsidRDefault="006F537F" w:rsidP="006F537F">
    <w:pPr>
      <w:pStyle w:val="Header"/>
      <w:tabs>
        <w:tab w:val="clear" w:pos="9072"/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935982">
    <w:abstractNumId w:val="0"/>
  </w:num>
  <w:num w:numId="2" w16cid:durableId="295844397">
    <w:abstractNumId w:val="10"/>
  </w:num>
  <w:num w:numId="3" w16cid:durableId="557860629">
    <w:abstractNumId w:val="2"/>
  </w:num>
  <w:num w:numId="4" w16cid:durableId="786507214">
    <w:abstractNumId w:val="3"/>
  </w:num>
  <w:num w:numId="5" w16cid:durableId="1413696031">
    <w:abstractNumId w:val="9"/>
  </w:num>
  <w:num w:numId="6" w16cid:durableId="2109696848">
    <w:abstractNumId w:val="7"/>
  </w:num>
  <w:num w:numId="7" w16cid:durableId="152794848">
    <w:abstractNumId w:val="8"/>
  </w:num>
  <w:num w:numId="8" w16cid:durableId="1862935699">
    <w:abstractNumId w:val="6"/>
  </w:num>
  <w:num w:numId="9" w16cid:durableId="1768891589">
    <w:abstractNumId w:val="11"/>
  </w:num>
  <w:num w:numId="10" w16cid:durableId="564804735">
    <w:abstractNumId w:val="5"/>
  </w:num>
  <w:num w:numId="11" w16cid:durableId="2076005808">
    <w:abstractNumId w:val="1"/>
  </w:num>
  <w:num w:numId="12" w16cid:durableId="2019307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A4D22"/>
    <w:rsid w:val="000F1A06"/>
    <w:rsid w:val="001212E8"/>
    <w:rsid w:val="00126E41"/>
    <w:rsid w:val="00152031"/>
    <w:rsid w:val="001664D3"/>
    <w:rsid w:val="00172528"/>
    <w:rsid w:val="0017254C"/>
    <w:rsid w:val="00172EEE"/>
    <w:rsid w:val="001A37F7"/>
    <w:rsid w:val="001A3A23"/>
    <w:rsid w:val="001B2933"/>
    <w:rsid w:val="001E29C8"/>
    <w:rsid w:val="00215201"/>
    <w:rsid w:val="0028526B"/>
    <w:rsid w:val="002B0D99"/>
    <w:rsid w:val="002C0549"/>
    <w:rsid w:val="00311139"/>
    <w:rsid w:val="003375F5"/>
    <w:rsid w:val="00366020"/>
    <w:rsid w:val="00392005"/>
    <w:rsid w:val="003A0E1C"/>
    <w:rsid w:val="003A3717"/>
    <w:rsid w:val="003D44FD"/>
    <w:rsid w:val="003F0DAA"/>
    <w:rsid w:val="00400569"/>
    <w:rsid w:val="00413C63"/>
    <w:rsid w:val="00432DAD"/>
    <w:rsid w:val="00477BBD"/>
    <w:rsid w:val="00491706"/>
    <w:rsid w:val="004D4EC4"/>
    <w:rsid w:val="00511D99"/>
    <w:rsid w:val="00521826"/>
    <w:rsid w:val="00522FDF"/>
    <w:rsid w:val="005376C1"/>
    <w:rsid w:val="00567CF9"/>
    <w:rsid w:val="005A525C"/>
    <w:rsid w:val="005B1894"/>
    <w:rsid w:val="005C622D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6F537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7C1D34"/>
    <w:rsid w:val="007C2724"/>
    <w:rsid w:val="007E12F9"/>
    <w:rsid w:val="008167CA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0843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17BF0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2022-02-11T10:35:00Z</dcterms:created>
  <dcterms:modified xsi:type="dcterms:W3CDTF">2024-05-22T11:05:00Z</dcterms:modified>
  <cp:contentStatus/>
</cp:coreProperties>
</file>